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901D7B" w14:textId="77777777" w:rsidR="00264540" w:rsidRDefault="00264540" w:rsidP="0026454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John SPYLWATYR</w:t>
      </w:r>
      <w:r>
        <w:rPr>
          <w:rStyle w:val="s1"/>
        </w:rPr>
        <w:t xml:space="preserve">      (fl.1505)</w:t>
      </w:r>
    </w:p>
    <w:p w14:paraId="04C7B38E" w14:textId="77777777" w:rsidR="00264540" w:rsidRDefault="00264540" w:rsidP="0026454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Orford, Suffolk.</w:t>
      </w:r>
    </w:p>
    <w:p w14:paraId="7C400714" w14:textId="77777777" w:rsidR="00264540" w:rsidRDefault="00264540" w:rsidP="00264540">
      <w:pPr>
        <w:pStyle w:val="NoSpacing"/>
        <w:tabs>
          <w:tab w:val="left" w:pos="720"/>
        </w:tabs>
        <w:rPr>
          <w:rStyle w:val="s1"/>
        </w:rPr>
      </w:pPr>
    </w:p>
    <w:p w14:paraId="3F5C88D2" w14:textId="77777777" w:rsidR="00264540" w:rsidRDefault="00264540" w:rsidP="00264540">
      <w:pPr>
        <w:pStyle w:val="NoSpacing"/>
        <w:tabs>
          <w:tab w:val="left" w:pos="720"/>
        </w:tabs>
        <w:rPr>
          <w:rStyle w:val="s1"/>
        </w:rPr>
      </w:pPr>
    </w:p>
    <w:p w14:paraId="5BF9B22F" w14:textId="77777777" w:rsidR="00264540" w:rsidRDefault="00264540" w:rsidP="0026454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1535A35F" w14:textId="77777777" w:rsidR="00264540" w:rsidRDefault="00264540" w:rsidP="0026454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Garnon</w:t>
      </w:r>
      <w:proofErr w:type="spellEnd"/>
      <w:r>
        <w:rPr>
          <w:rStyle w:val="s1"/>
        </w:rPr>
        <w:t xml:space="preserve"> 89)</w:t>
      </w:r>
    </w:p>
    <w:p w14:paraId="45C93560" w14:textId="77777777" w:rsidR="00264540" w:rsidRDefault="00264540" w:rsidP="00264540">
      <w:pPr>
        <w:pStyle w:val="NoSpacing"/>
        <w:tabs>
          <w:tab w:val="left" w:pos="720"/>
        </w:tabs>
        <w:rPr>
          <w:rStyle w:val="s1"/>
        </w:rPr>
      </w:pPr>
    </w:p>
    <w:p w14:paraId="531170C0" w14:textId="77777777" w:rsidR="00264540" w:rsidRDefault="00264540" w:rsidP="00264540">
      <w:pPr>
        <w:pStyle w:val="NoSpacing"/>
        <w:tabs>
          <w:tab w:val="left" w:pos="720"/>
        </w:tabs>
        <w:rPr>
          <w:rStyle w:val="s1"/>
        </w:rPr>
      </w:pPr>
    </w:p>
    <w:p w14:paraId="5F1F5D86" w14:textId="77777777" w:rsidR="00264540" w:rsidRDefault="00264540" w:rsidP="0026454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15 January 2020</w:t>
      </w:r>
    </w:p>
    <w:p w14:paraId="6CC720D5" w14:textId="77777777" w:rsidR="006B2F86" w:rsidRPr="00E71FC3" w:rsidRDefault="0026454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8DD68" w14:textId="77777777" w:rsidR="00264540" w:rsidRDefault="00264540" w:rsidP="00E71FC3">
      <w:pPr>
        <w:spacing w:after="0" w:line="240" w:lineRule="auto"/>
      </w:pPr>
      <w:r>
        <w:separator/>
      </w:r>
    </w:p>
  </w:endnote>
  <w:endnote w:type="continuationSeparator" w:id="0">
    <w:p w14:paraId="49C20E9E" w14:textId="77777777" w:rsidR="00264540" w:rsidRDefault="002645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D781C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385F7" w14:textId="77777777" w:rsidR="00264540" w:rsidRDefault="00264540" w:rsidP="00E71FC3">
      <w:pPr>
        <w:spacing w:after="0" w:line="240" w:lineRule="auto"/>
      </w:pPr>
      <w:r>
        <w:separator/>
      </w:r>
    </w:p>
  </w:footnote>
  <w:footnote w:type="continuationSeparator" w:id="0">
    <w:p w14:paraId="45742010" w14:textId="77777777" w:rsidR="00264540" w:rsidRDefault="002645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540"/>
    <w:rsid w:val="001A7C09"/>
    <w:rsid w:val="00264540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CE9B1"/>
  <w15:chartTrackingRefBased/>
  <w15:docId w15:val="{C5D19F69-19B5-4BCC-862C-8BF27E902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264540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264540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2020-01-18T20:39:00Z</dcterms:created>
  <dcterms:modified xsi:type="dcterms:W3CDTF">2020-01-18T20:42:00Z</dcterms:modified>
</cp:coreProperties>
</file>